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39F83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BYGOD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04BB1958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8C7F3A7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</w:p>
    <w:p w14:paraId="49DB075D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</w:p>
    <w:p w14:paraId="72B64F60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71018D9" w14:textId="77777777" w:rsidR="008B5087" w:rsidRDefault="008B5087" w:rsidP="008B508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1F962A28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EDBF488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</w:p>
    <w:p w14:paraId="3740E17E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</w:p>
    <w:p w14:paraId="4F1781AE" w14:textId="77777777" w:rsidR="008B5087" w:rsidRDefault="008B5087" w:rsidP="008B5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2021</w:t>
      </w:r>
    </w:p>
    <w:p w14:paraId="2D4733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A568C" w14:textId="77777777" w:rsidR="008B5087" w:rsidRDefault="008B5087" w:rsidP="009139A6">
      <w:r>
        <w:separator/>
      </w:r>
    </w:p>
  </w:endnote>
  <w:endnote w:type="continuationSeparator" w:id="0">
    <w:p w14:paraId="02F79E7F" w14:textId="77777777" w:rsidR="008B5087" w:rsidRDefault="008B50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65B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29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057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1B43" w14:textId="77777777" w:rsidR="008B5087" w:rsidRDefault="008B5087" w:rsidP="009139A6">
      <w:r>
        <w:separator/>
      </w:r>
    </w:p>
  </w:footnote>
  <w:footnote w:type="continuationSeparator" w:id="0">
    <w:p w14:paraId="7B31B50C" w14:textId="77777777" w:rsidR="008B5087" w:rsidRDefault="008B50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23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EF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2C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87"/>
    <w:rsid w:val="000666E0"/>
    <w:rsid w:val="002510B7"/>
    <w:rsid w:val="005C130B"/>
    <w:rsid w:val="00826F5C"/>
    <w:rsid w:val="008B508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3F615"/>
  <w15:chartTrackingRefBased/>
  <w15:docId w15:val="{CE6BFB19-97DB-4608-82CC-3B661D61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08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2021-09-24T20:45:00Z</dcterms:created>
  <dcterms:modified xsi:type="dcterms:W3CDTF">2021-09-24T20:45:00Z</dcterms:modified>
</cp:coreProperties>
</file>